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63398" w:rsidTr="00363398" w14:paraId="22A686C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398" w:rsidRDefault="00363398" w14:paraId="76E67F13" w14:textId="21584832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3398" w:rsidRDefault="00363398" w14:paraId="03A5FB0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63398" w:rsidRDefault="00363398" w14:paraId="119D2B5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63398" w:rsidRDefault="00363398" w14:paraId="5595827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63398" w:rsidRDefault="00363398" w14:paraId="63BB472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63398" w:rsidP="00363398" w:rsidRDefault="00363398" w14:paraId="698D5CAD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63398" w:rsidP="00363398" w:rsidRDefault="00363398" w14:paraId="6F2957A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63398" w:rsidP="00363398" w:rsidRDefault="00363398" w14:paraId="20137B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St-2519/2019</w:t>
      </w:r>
    </w:p>
    <w:p w:rsidR="00363398" w:rsidP="00363398" w:rsidRDefault="00363398" w14:paraId="2683353C" w14:textId="77777777">
      <w:pPr>
        <w:tabs>
          <w:tab w:val="left" w:pos="709"/>
        </w:tabs>
      </w:pPr>
      <w:r>
        <w:t xml:space="preserve"> </w:t>
      </w:r>
    </w:p>
    <w:p w:rsidR="00363398" w:rsidP="00363398" w:rsidRDefault="00363398" w14:paraId="129E0CE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63398" w:rsidP="00363398" w:rsidRDefault="00363398" w14:paraId="5460AB3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63398" w:rsidP="00363398" w:rsidRDefault="00363398" w14:paraId="1B944B06" w14:textId="77777777">
      <w:pPr>
        <w:tabs>
          <w:tab w:val="left" w:pos="709"/>
        </w:tabs>
      </w:pPr>
    </w:p>
    <w:p w:rsidR="00363398" w:rsidP="00363398" w:rsidRDefault="00363398" w14:paraId="230EDEF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63398" w:rsidP="00363398" w:rsidRDefault="00363398" w14:paraId="0C8BEBD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63398" w:rsidP="00363398" w:rsidRDefault="00363398" w14:paraId="6EE36F98" w14:textId="77777777">
      <w:pPr>
        <w:tabs>
          <w:tab w:val="left" w:pos="709"/>
        </w:tabs>
      </w:pPr>
    </w:p>
    <w:p w:rsidR="00363398" w:rsidP="00363398" w:rsidRDefault="00363398" w14:paraId="263D07E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63398" w:rsidP="00363398" w:rsidRDefault="00363398" w14:paraId="0E6572D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63398" w:rsidP="00363398" w:rsidRDefault="00363398" w14:paraId="64F3DCA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63398" w:rsidP="00363398" w:rsidRDefault="00363398" w14:paraId="7A65BD9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63398" w:rsidP="00363398" w:rsidRDefault="00363398" w14:paraId="2C2888BB" w14:textId="77777777">
      <w:pPr>
        <w:tabs>
          <w:tab w:val="left" w:pos="709"/>
        </w:tabs>
      </w:pPr>
    </w:p>
    <w:p w:rsidR="00363398" w:rsidP="00363398" w:rsidRDefault="00363398" w14:paraId="2A122D1A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363398" w:rsidP="00363398" w:rsidRDefault="00363398" w14:paraId="1658F6A5" w14:textId="77777777">
      <w:pPr>
        <w:tabs>
          <w:tab w:val="left" w:pos="709"/>
        </w:tabs>
        <w:jc w:val="both"/>
      </w:pPr>
    </w:p>
    <w:p w:rsidR="00363398" w:rsidP="00363398" w:rsidRDefault="00363398" w14:paraId="6DFAD442" w14:textId="77777777">
      <w:pPr>
        <w:tabs>
          <w:tab w:val="left" w:pos="709"/>
        </w:tabs>
      </w:pPr>
      <w:r>
        <w:t xml:space="preserve"> </w:t>
      </w:r>
      <w:r>
        <w:tab/>
        <w:t>17. St-2519/2019</w:t>
      </w:r>
    </w:p>
    <w:p w:rsidR="00363398" w:rsidP="00363398" w:rsidRDefault="00363398" w14:paraId="4AADCA48" w14:textId="77777777">
      <w:pPr>
        <w:tabs>
          <w:tab w:val="left" w:pos="709"/>
        </w:tabs>
      </w:pPr>
    </w:p>
    <w:p w:rsidR="00363398" w:rsidP="00363398" w:rsidRDefault="00363398" w14:paraId="083611F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63398" w:rsidP="00363398" w:rsidRDefault="00363398" w14:paraId="1D5CC49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63398" w:rsidP="00363398" w:rsidRDefault="00363398" w14:paraId="0AEFB399" w14:textId="77777777">
      <w:pPr>
        <w:tabs>
          <w:tab w:val="left" w:pos="709"/>
        </w:tabs>
        <w:jc w:val="both"/>
      </w:pPr>
      <w:r>
        <w:tab/>
        <w:t>OIB: 85821130368</w:t>
      </w:r>
    </w:p>
    <w:p w:rsidR="00363398" w:rsidP="00363398" w:rsidRDefault="00363398" w14:paraId="28C9B206" w14:textId="77777777">
      <w:pPr>
        <w:tabs>
          <w:tab w:val="left" w:pos="709"/>
        </w:tabs>
        <w:jc w:val="both"/>
      </w:pPr>
    </w:p>
    <w:p w:rsidR="00363398" w:rsidP="00363398" w:rsidRDefault="00363398" w14:paraId="5CBF67EB" w14:textId="77777777">
      <w:pPr>
        <w:tabs>
          <w:tab w:val="left" w:pos="709"/>
        </w:tabs>
        <w:jc w:val="both"/>
      </w:pPr>
      <w:r>
        <w:t xml:space="preserve">protiv </w:t>
      </w:r>
    </w:p>
    <w:p w:rsidR="00363398" w:rsidP="00363398" w:rsidRDefault="00363398" w14:paraId="3602971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63398" w:rsidP="00363398" w:rsidRDefault="00363398" w14:paraId="1C6BE6DD" w14:textId="77777777">
      <w:pPr>
        <w:tabs>
          <w:tab w:val="left" w:pos="709"/>
        </w:tabs>
        <w:ind w:left="708"/>
        <w:jc w:val="both"/>
      </w:pPr>
      <w:r>
        <w:tab/>
        <w:t>Katarina-Orljava jednostavno društvo s ograničenom odgovornošću za trgovinu i usluge u likvidaciji, Zagreb, Milke Trnine 11, OIB: 41638477987</w:t>
      </w:r>
    </w:p>
    <w:p w:rsidR="00363398" w:rsidP="00363398" w:rsidRDefault="00363398" w14:paraId="72847004" w14:textId="77777777">
      <w:pPr>
        <w:tabs>
          <w:tab w:val="left" w:pos="709"/>
        </w:tabs>
        <w:ind w:left="708"/>
        <w:jc w:val="both"/>
      </w:pPr>
    </w:p>
    <w:p w:rsidR="00363398" w:rsidP="00363398" w:rsidRDefault="00363398" w14:paraId="5DCA517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63398" w:rsidP="00363398" w:rsidRDefault="00363398" w14:paraId="35A37654" w14:textId="77777777">
      <w:pPr>
        <w:tabs>
          <w:tab w:val="left" w:pos="709"/>
        </w:tabs>
        <w:jc w:val="both"/>
      </w:pPr>
    </w:p>
    <w:p w:rsidR="00363398" w:rsidP="00363398" w:rsidRDefault="00363398" w14:paraId="5AFF4E4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63398" w:rsidP="00363398" w:rsidRDefault="00363398" w14:paraId="0F6AEADD" w14:textId="77777777">
      <w:pPr>
        <w:tabs>
          <w:tab w:val="left" w:pos="709"/>
        </w:tabs>
      </w:pPr>
    </w:p>
    <w:p w:rsidR="00363398" w:rsidP="00363398" w:rsidRDefault="00363398" w14:paraId="13C0D76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63398" w:rsidP="00363398" w:rsidRDefault="00363398" w14:paraId="68158B2C" w14:textId="77777777">
      <w:pPr>
        <w:tabs>
          <w:tab w:val="left" w:pos="709"/>
        </w:tabs>
      </w:pPr>
    </w:p>
    <w:p w:rsidR="00363398" w:rsidP="00363398" w:rsidRDefault="00363398" w14:paraId="1D890CA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63398" w:rsidP="00363398" w:rsidRDefault="00363398" w14:paraId="2DB6105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63398" w:rsidP="00363398" w:rsidRDefault="00363398" w14:paraId="3C9DDEFA" w14:textId="77777777">
      <w:pPr>
        <w:tabs>
          <w:tab w:val="left" w:pos="709"/>
        </w:tabs>
      </w:pPr>
    </w:p>
    <w:p w:rsidR="00363398" w:rsidP="00363398" w:rsidRDefault="00363398" w14:paraId="0F8002F3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79E92E" w14:textId="0079E92E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63398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633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339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339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339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339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6339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6339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6339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63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39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39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39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39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6339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39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035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St-2519/2019</izvorni_sadrzaj>
    <derivirana_varijabla naziv="DomainObject.Predmet.OznakaBroj_1">St-2519/2019</derivirana_varijabla>
  </DomainObject.Predmet.OznakaBroj>
  <DomainObject.Predmet.OznakaBrojOptuznogAkta>
    <izvorni_sadrzaj>04-06-19-4404</izvorni_sadrzaj>
    <derivirana_varijabla naziv="DomainObject.Predmet.OznakaBrojOptuznogAkta_1">04-06-19-4404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Katarina-Orljava jednostavno društvo s ograničenom odgovornošću za trgovinu i usluge u likvidaciji</izvorni_sadrzaj>
    <derivirana_varijabla naziv="DomainObject.Predmet.ProtustrankaFormated_1">  Katarina-Orljava jednostavno društvo s ograničenom odgovornošću za trgovinu i usluge u likvidaciji</derivirana_varijabla>
  </DomainObject.Predmet.ProtustrankaFormated>
  <DomainObject.Predmet.ProtustrankaFormatedOIB>
    <izvorni_sadrzaj>  Katarina-Orljava jednostavno društvo s ograničenom odgovornošću za trgovinu i usluge u likvidaciji, OIB 41638477987</izvorni_sadrzaj>
    <derivirana_varijabla naziv="DomainObject.Predmet.ProtustrankaFormatedOIB_1">  Katarina-Orljava jednostavno društvo s ograničenom odgovornošću za trgovinu i usluge u likvidaciji, OIB 41638477987</derivirana_varijabla>
  </DomainObject.Predmet.ProtustrankaFormatedOIB>
  <DomainObject.Predmet.ProtustrankaFormatedWithAdress>
    <izvorni_sadrzaj> Katarina-Orljava jednostavno društvo s ograničenom odgovornošću za trgovinu i usluge u likvidaciji, Milke Trnine 11, 10000 Zagreb</izvorni_sadrzaj>
    <derivirana_varijabla naziv="DomainObject.Predmet.ProtustrankaFormatedWithAdress_1"> Katarina-Orljava jednostavno društvo s ograničenom odgovornošću za trgovinu i usluge u likvidaciji, Milke Trnine 11, 10000 Zagreb</derivirana_varijabla>
  </DomainObject.Predmet.ProtustrankaFormatedWithAdress>
  <DomainObject.Predmet.ProtustrankaFormatedWithAdressOIB>
    <izvorni_sadrzaj> Katarina-Orljava jednostavno društvo s ograničenom odgovornošću za trgovinu i usluge u likvidaciji, OIB 41638477987, Milke Trnine 11, 10000 Zagreb</izvorni_sadrzaj>
    <derivirana_varijabla naziv="DomainObject.Predmet.ProtustrankaFormatedWithAdressOIB_1"> Katarina-Orljava jednostavno društvo s ograničenom odgovornošću za trgovinu i usluge u likvidaciji, OIB 41638477987, Milke Trnine 11, 10000 Zagreb</derivirana_varijabla>
  </DomainObject.Predmet.ProtustrankaFormatedWithAdressOIB>
  <DomainObject.Predmet.ProtustrankaWithAdress>
    <izvorni_sadrzaj>Katarina-Orljava jednostavno društvo s ograničenom odgovornošću za trgovinu i usluge u likvidaciji Milke Trnine 11, 10000 Zagreb</izvorni_sadrzaj>
    <derivirana_varijabla naziv="DomainObject.Predmet.ProtustrankaWithAdress_1">Katarina-Orljava jednostavno društvo s ograničenom odgovornošću za trgovinu i usluge u likvidaciji Milke Trnine 11, 10000 Zagreb</derivirana_varijabla>
  </DomainObject.Predmet.ProtustrankaWithAdress>
  <DomainObject.Predmet.ProtustrankaWithAdressOIB>
    <izvorni_sadrzaj>Katarina-Orljava jednostavno društvo s ograničenom odgovornošću za trgovinu i usluge u likvidaciji, OIB 41638477987, Milke Trnine 11, 10000 Zagreb</izvorni_sadrzaj>
    <derivirana_varijabla naziv="DomainObject.Predmet.ProtustrankaWithAdressOIB_1">Katarina-Orljava jednostavno društvo s ograničenom odgovornošću za trgovinu i usluge u likvidaciji, OIB 41638477987, Milke Trnine 11, 10000 Zagreb</derivirana_varijabla>
  </DomainObject.Predmet.ProtustrankaWithAdressOIB>
  <DomainObject.Predmet.ProtustrankaNazivFormated>
    <izvorni_sadrzaj>Katarina-Orljava jednostavno društvo s ograničenom odgovornošću za trgovinu i usluge u likvidaciji</izvorni_sadrzaj>
    <derivirana_varijabla naziv="DomainObject.Predmet.ProtustrankaNazivFormated_1">Katarina-Orljava jednostavno društvo s ograničenom odgovornošću za trgovinu i usluge u likvidaciji</derivirana_varijabla>
  </DomainObject.Predmet.ProtustrankaNazivFormated>
  <DomainObject.Predmet.ProtustrankaNazivFormatedOIB>
    <izvorni_sadrzaj>Katarina-Orljava jednostavno društvo s ograničenom odgovornošću za trgovinu i usluge u likvidaciji, OIB 41638477987</izvorni_sadrzaj>
    <derivirana_varijabla naziv="DomainObject.Predmet.ProtustrankaNazivFormatedOIB_1">Katarina-Orljava jednostavno društvo s ograničenom odgovornošću za trgovinu i usluge u likvidaciji, OIB 41638477987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Katarina-Orljava jednostavno društvo s ograničenom odgovornošću za trgovinu i usluge u likvidaciji</item>
    </izvorni_sadrzaj>
    <derivirana_varijabla naziv="DomainObject.Predmet.ProtuStrankaListFormated_1">
      <item>Katarina-Orljava jednostavno društvo s ograničenom odgovornošću za trgovinu i usluge u likvidaciji</item>
    </derivirana_varijabla>
  </DomainObject.Predmet.ProtuStrankaListFormated>
  <DomainObject.Predmet.ProtuStrankaListFormatedOIB>
    <izvorni_sadrzaj>
      <item>Katarina-Orljava jednostavno društvo s ograničenom odgovornošću za trgovinu i usluge u likvidaciji, OIB 41638477987</item>
    </izvorni_sadrzaj>
    <derivirana_varijabla naziv="DomainObject.Predmet.ProtuStrankaListFormatedOIB_1">
      <item>Katarina-Orljava jednostavno društvo s ograničenom odgovornošću za trgovinu i usluge u likvidaciji, OIB 41638477987</item>
    </derivirana_varijabla>
  </DomainObject.Predmet.ProtuStrankaListFormatedOIB>
  <DomainObject.Predmet.ProtuStrankaListFormatedWithAdress>
    <izvorni_sadrzaj>
      <item>Katarina-Orljava jednostavno društvo s ograničenom odgovornošću za trgovinu i usluge u likvidaciji, Milke Trnine 11, 10000 Zagreb</item>
    </izvorni_sadrzaj>
    <derivirana_varijabla naziv="DomainObject.Predmet.ProtuStrankaListFormatedWithAdress_1">
      <item>Katarina-Orljava jednostavno društvo s ograničenom odgovornošću za trgovinu i usluge u likvidaciji, Milke Trnine 11, 10000 Zagreb</item>
    </derivirana_varijabla>
  </DomainObject.Predmet.ProtuStrankaListFormatedWithAdress>
  <DomainObject.Predmet.ProtuStrankaListFormatedWithAdressOIB>
    <izvorni_sadrzaj>
      <item>Katarina-Orljava jednostavno društvo s ograničenom odgovornošću za trgovinu i usluge u likvidaciji, OIB 41638477987, Milke Trnine 11, 10000 Zagreb</item>
    </izvorni_sadrzaj>
    <derivirana_varijabla naziv="DomainObject.Predmet.ProtuStrankaListFormatedWithAdressOIB_1">
      <item>Katarina-Orljava jednostavno društvo s ograničenom odgovornošću za trgovinu i usluge u likvidaciji, OIB 41638477987, Milke Trnine 11, 10000 Zagreb</item>
    </derivirana_varijabla>
  </DomainObject.Predmet.ProtuStrankaListFormatedWithAdressOIB>
  <DomainObject.Predmet.ProtuStrankaListNazivFormated>
    <izvorni_sadrzaj>
      <item>Katarina-Orljava jednostavno društvo s ograničenom odgovornošću za trgovinu i usluge u likvidaciji</item>
    </izvorni_sadrzaj>
    <derivirana_varijabla naziv="DomainObject.Predmet.ProtuStrankaListNazivFormated_1">
      <item>Katarina-Orljava jednostavno društvo s ograničenom odgovornošću za trgovinu i usluge u likvidaciji</item>
    </derivirana_varijabla>
  </DomainObject.Predmet.ProtuStrankaListNazivFormated>
  <DomainObject.Predmet.ProtuStrankaListNazivFormatedOIB>
    <izvorni_sadrzaj>
      <item>Katarina-Orljava jednostavno društvo s ograničenom odgovornošću za trgovinu i usluge u likvidaciji, OIB 41638477987</item>
    </izvorni_sadrzaj>
    <derivirana_varijabla naziv="DomainObject.Predmet.ProtuStrankaListNazivFormatedOIB_1">
      <item>Katarina-Orljava jednostavno društvo s ograničenom odgovornošću za trgovinu i usluge u likvidaciji, OIB 41638477987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Katarina-Orljava jednostavno društvo s ograničenom odgovornošću za trgovinu i usluge u likvidaciji</izvorni_sadrzaj>
    <derivirana_varijabla naziv="DomainObject.Predmet.ProtustrankaIDrugi_1">Katarina-Orljava jednostavno društvo s ograničenom odgovornošću za trgovinu i usluge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Katarina-Orljava jednostavno društvo s ograničenom odgovornošću za trgovinu i usluge u likvidaciji, OIB 41638477987, Milke Trnine 11, 10000 Zagreb</izvorni_sadrzaj>
    <derivirana_varijabla naziv="DomainObject.Predmet.ProtustrankaIDrugiAdressOIB_1">Katarina-Orljava jednostavno društvo s ograničenom odgovornošću za trgovinu i usluge u likvidaciji, OIB 41638477987, Milke Trnine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Katarina-Orljava jednostavno društvo s ograničenom odgovornošću za trgovinu i usluge u likvidaciji</item>
      <item>Financijska agencija</item>
    </izvorni_sadrzaj>
    <derivirana_varijabla naziv="DomainObject.Predmet.SudioniciListNaziv_1">
      <item>Katarina-Orljava jednostavno društvo s ograničenom odgovornošću za trgovinu i usluge u likvidaciji</item>
      <item>Financijska agencija</item>
    </derivirana_varijabla>
  </DomainObject.Predmet.SudioniciListNaziv>
  <DomainObject.Predmet.SudioniciListAdressOIB>
    <izvorni_sadrzaj>
      <item>Katarina-Orljava jednostavno društvo s ograničenom odgovornošću za trgovinu i usluge u likvidaciji, OIB 41638477987, Milke Trnine 11,10000 Zagreb</item>
      <item>Financijska agencija, OIB 85821130368, TRG SVIBANJSKIH ŽRTAVA 1995. 1,10000 Zagreb</item>
    </izvorni_sadrzaj>
    <derivirana_varijabla naziv="DomainObject.Predmet.SudioniciListAdressOIB_1">
      <item>Katarina-Orljava jednostavno društvo s ograničenom odgovornošću za trgovinu i usluge u likvidaciji, OIB 41638477987, Milke Trnine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41638477987</item>
      <item>, OIB 85821130368</item>
    </izvorni_sadrzaj>
    <derivirana_varijabla naziv="DomainObject.Predmet.SudioniciListNazivOIB_1">
      <item>, OIB 41638477987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889</properties:Characters>
  <properties:Lines>47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